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E249" w14:textId="327C7C04" w:rsidR="00572D00" w:rsidRPr="00E95B1A" w:rsidRDefault="00973217" w:rsidP="00E95B1A">
      <w:pPr>
        <w:pStyle w:val="Titel"/>
      </w:pPr>
      <w:r>
        <w:t>Spielzeituhr-App</w:t>
      </w:r>
    </w:p>
    <w:p w14:paraId="638FF870" w14:textId="77777777" w:rsidR="005A7F97" w:rsidRPr="00E95B1A" w:rsidRDefault="005A7F97" w:rsidP="005A7F97">
      <w:pPr>
        <w:pStyle w:val="Textkrper"/>
        <w:jc w:val="center"/>
        <w:rPr>
          <w:sz w:val="44"/>
        </w:rPr>
      </w:pPr>
      <w:r w:rsidRPr="00E95B1A">
        <w:rPr>
          <w:sz w:val="44"/>
        </w:rPr>
        <w:t>für das Handy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9"/>
      </w:tblGrid>
      <w:tr w:rsidR="0000631A" w:rsidRPr="009D66E0" w14:paraId="12DBF91B" w14:textId="77777777" w:rsidTr="0000631A">
        <w:tc>
          <w:tcPr>
            <w:tcW w:w="10989" w:type="dxa"/>
          </w:tcPr>
          <w:p w14:paraId="253ACC70" w14:textId="77777777" w:rsidR="0000631A" w:rsidRDefault="004C6668" w:rsidP="0000631A">
            <w:pPr>
              <w:pStyle w:val="Tabelle1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13D2D09" wp14:editId="62F59579">
                  <wp:extent cx="791210" cy="484864"/>
                  <wp:effectExtent l="0" t="0" r="8890" b="0"/>
                  <wp:docPr id="2" name="Grafik 2" descr="Android (Betriebssystem) –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ndroid (Betriebssystem) –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281" cy="502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E6028" w14:textId="77777777" w:rsidR="00297EA2" w:rsidRDefault="00297EA2" w:rsidP="0000631A">
            <w:pPr>
              <w:pStyle w:val="Tabelle1"/>
              <w:jc w:val="center"/>
              <w:rPr>
                <w:lang w:val="en-US"/>
              </w:rPr>
            </w:pPr>
          </w:p>
          <w:p w14:paraId="5BC19FCE" w14:textId="11256566" w:rsidR="004C6668" w:rsidRDefault="00B52423" w:rsidP="0000631A">
            <w:pPr>
              <w:pStyle w:val="Tabelle1"/>
              <w:jc w:val="center"/>
              <w:rPr>
                <w:lang w:val="en-US"/>
              </w:rPr>
            </w:pPr>
            <w:r w:rsidRPr="00B52423">
              <w:rPr>
                <w:lang w:val="en-US"/>
              </w:rPr>
              <w:drawing>
                <wp:inline distT="0" distB="0" distL="0" distR="0" wp14:anchorId="62AFC761" wp14:editId="11EED621">
                  <wp:extent cx="4989195" cy="5014457"/>
                  <wp:effectExtent l="0" t="0" r="1905" b="0"/>
                  <wp:docPr id="6025666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56668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9752" cy="5025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C87BD" w14:textId="4A122DD9" w:rsidR="0000631A" w:rsidRDefault="00973217" w:rsidP="0000631A">
            <w:pPr>
              <w:pStyle w:val="Tabelle1"/>
              <w:jc w:val="center"/>
              <w:rPr>
                <w:lang w:val="en-US"/>
              </w:rPr>
            </w:pPr>
            <w:r>
              <w:rPr>
                <w:lang w:val="en-US"/>
              </w:rPr>
              <w:t>SeedsJP</w:t>
            </w:r>
          </w:p>
          <w:p w14:paraId="179038B3" w14:textId="12E033EB" w:rsidR="0000631A" w:rsidRPr="0000631A" w:rsidRDefault="00973217" w:rsidP="005A7F97">
            <w:pPr>
              <w:pStyle w:val="Tabelle1"/>
              <w:jc w:val="center"/>
              <w:rPr>
                <w:lang w:val="en-US"/>
              </w:rPr>
            </w:pPr>
            <w:hyperlink r:id="rId10" w:history="1">
              <w:r w:rsidRPr="003440C0">
                <w:rPr>
                  <w:rStyle w:val="Hyperlink"/>
                  <w:lang w:val="en-US"/>
                </w:rPr>
                <w:t>https://play.google.com/store/apps/details?id=com.naoyaono.three_on_three_scoreboard&amp;hl=gsw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1BF03EA1" w14:textId="77777777" w:rsidR="009F5C4D" w:rsidRDefault="009F5C4D" w:rsidP="009F5C4D">
      <w:pPr>
        <w:rPr>
          <w:lang w:val="en-US"/>
        </w:rPr>
      </w:pPr>
    </w:p>
    <w:p w14:paraId="7020EC87" w14:textId="77777777" w:rsidR="009D66E0" w:rsidRDefault="009D66E0" w:rsidP="009D66E0">
      <w:pPr>
        <w:pStyle w:val="Textkrper"/>
      </w:pPr>
      <w:r>
        <w:br w:type="page"/>
      </w:r>
    </w:p>
    <w:p w14:paraId="3A1EF1DA" w14:textId="5669D1B1" w:rsidR="009D66E0" w:rsidRPr="00E95B1A" w:rsidRDefault="00973217" w:rsidP="009D66E0">
      <w:pPr>
        <w:pStyle w:val="Titel"/>
      </w:pPr>
      <w:r>
        <w:lastRenderedPageBreak/>
        <w:t>Spielzeituhr-App</w:t>
      </w:r>
    </w:p>
    <w:p w14:paraId="503106F2" w14:textId="77777777" w:rsidR="009D66E0" w:rsidRPr="00E95B1A" w:rsidRDefault="009D66E0" w:rsidP="009D66E0">
      <w:pPr>
        <w:pStyle w:val="Textkrper"/>
        <w:jc w:val="center"/>
        <w:rPr>
          <w:sz w:val="44"/>
        </w:rPr>
      </w:pPr>
      <w:r w:rsidRPr="00E95B1A">
        <w:rPr>
          <w:sz w:val="44"/>
        </w:rPr>
        <w:t>für das Handy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9"/>
      </w:tblGrid>
      <w:tr w:rsidR="009D66E0" w:rsidRPr="009D66E0" w14:paraId="5407952F" w14:textId="77777777" w:rsidTr="00975FB6">
        <w:tc>
          <w:tcPr>
            <w:tcW w:w="10989" w:type="dxa"/>
          </w:tcPr>
          <w:p w14:paraId="03E44816" w14:textId="77777777" w:rsidR="009D66E0" w:rsidRDefault="009D66E0" w:rsidP="00975FB6">
            <w:pPr>
              <w:pStyle w:val="Tabelle1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8DFCAD" wp14:editId="0B236041">
                  <wp:extent cx="1402080" cy="550893"/>
                  <wp:effectExtent l="0" t="0" r="7620" b="1905"/>
                  <wp:docPr id="27" name="Grafik 27" descr="ios Symbol Logo Software Telefon Apfel Symbol mit Name schwarz Design  Handy, Mobiltelefon Vektor Illustration 21496368 Vektor Kunst bei Vecteez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os Symbol Logo Software Telefon Apfel Symbol mit Name schwarz Design  Handy, Mobiltelefon Vektor Illustration 21496368 Vektor Kunst bei Vecteez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633" b="26083"/>
                          <a:stretch/>
                        </pic:blipFill>
                        <pic:spPr bwMode="auto">
                          <a:xfrm>
                            <a:off x="0" y="0"/>
                            <a:ext cx="1433343" cy="563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5E812BB" w14:textId="77777777" w:rsidR="00297EA2" w:rsidRDefault="00297EA2" w:rsidP="00975FB6">
            <w:pPr>
              <w:pStyle w:val="Tabelle1"/>
              <w:jc w:val="center"/>
              <w:rPr>
                <w:lang w:val="en-US"/>
              </w:rPr>
            </w:pPr>
          </w:p>
          <w:p w14:paraId="67AE231F" w14:textId="2147F915" w:rsidR="009D66E0" w:rsidRDefault="00F2405F" w:rsidP="00975FB6">
            <w:pPr>
              <w:pStyle w:val="Tabelle1"/>
              <w:jc w:val="center"/>
              <w:rPr>
                <w:lang w:val="en-US"/>
              </w:rPr>
            </w:pPr>
            <w:r w:rsidRPr="00F2405F">
              <w:rPr>
                <w:lang w:val="en-US"/>
              </w:rPr>
              <w:drawing>
                <wp:inline distT="0" distB="0" distL="0" distR="0" wp14:anchorId="612B66C1" wp14:editId="54C4B8D9">
                  <wp:extent cx="4796789" cy="4809090"/>
                  <wp:effectExtent l="0" t="0" r="4445" b="0"/>
                  <wp:docPr id="5402667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26670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0471" cy="4822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63FC5" w14:textId="3685CEC7" w:rsidR="0023357C" w:rsidRPr="0023357C" w:rsidRDefault="00973217" w:rsidP="00975FB6">
            <w:pPr>
              <w:pStyle w:val="Tabelle1"/>
              <w:jc w:val="center"/>
              <w:rPr>
                <w:lang w:val="en-US"/>
              </w:rPr>
            </w:pPr>
            <w:r>
              <w:rPr>
                <w:lang w:val="en-US"/>
              </w:rPr>
              <w:t>Svemil Dusic</w:t>
            </w:r>
          </w:p>
          <w:p w14:paraId="1F492470" w14:textId="06DABB5A" w:rsidR="009D66E0" w:rsidRPr="0000631A" w:rsidRDefault="00973217" w:rsidP="009D66E0">
            <w:pPr>
              <w:pStyle w:val="Tabelle1"/>
              <w:jc w:val="center"/>
              <w:rPr>
                <w:lang w:val="en-US"/>
              </w:rPr>
            </w:pPr>
            <w:hyperlink r:id="rId13" w:history="1">
              <w:r w:rsidRPr="00BB59B1">
                <w:rPr>
                  <w:rStyle w:val="Hyperlink"/>
                  <w:lang w:val="en-US"/>
                </w:rPr>
                <w:t>https://apps.apple.co</w:t>
              </w:r>
              <w:r w:rsidRPr="00BB59B1">
                <w:rPr>
                  <w:rStyle w:val="Hyperlink"/>
                  <w:lang w:val="en-US"/>
                </w:rPr>
                <w:t>m</w:t>
              </w:r>
              <w:r w:rsidRPr="00BB59B1">
                <w:rPr>
                  <w:rStyle w:val="Hyperlink"/>
                  <w:lang w:val="en-US"/>
                </w:rPr>
                <w:t>/de/app/3x3-scoreboard/id1555861786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41F30444" w14:textId="77777777" w:rsidR="009D66E0" w:rsidRDefault="009D66E0" w:rsidP="009D66E0">
      <w:pPr>
        <w:rPr>
          <w:lang w:val="en-US"/>
        </w:rPr>
      </w:pPr>
    </w:p>
    <w:p w14:paraId="22F77687" w14:textId="5EB26E51" w:rsidR="009D66E0" w:rsidRPr="005A7F97" w:rsidRDefault="009D66E0" w:rsidP="009D66E0"/>
    <w:p w14:paraId="3D5A034B" w14:textId="77777777" w:rsidR="009F5C4D" w:rsidRPr="0023357C" w:rsidRDefault="009F5C4D" w:rsidP="00414C82">
      <w:pPr>
        <w:rPr>
          <w:sz w:val="4"/>
          <w:szCs w:val="4"/>
        </w:rPr>
      </w:pPr>
    </w:p>
    <w:sectPr w:rsidR="009F5C4D" w:rsidRPr="0023357C" w:rsidSect="001220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84" w:right="454" w:bottom="454" w:left="454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A84B1" w14:textId="77777777" w:rsidR="001075ED" w:rsidRDefault="001075ED">
      <w:r>
        <w:separator/>
      </w:r>
    </w:p>
  </w:endnote>
  <w:endnote w:type="continuationSeparator" w:id="0">
    <w:p w14:paraId="2E1E2EDA" w14:textId="77777777" w:rsidR="001075ED" w:rsidRDefault="0010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DFBA" w14:textId="77777777" w:rsidR="00C13594" w:rsidRDefault="00C13594">
    <w:r>
      <w:fldChar w:fldCharType="begin"/>
    </w:r>
    <w:r>
      <w:instrText xml:space="preserve">PAGE  </w:instrText>
    </w:r>
    <w:r>
      <w:fldChar w:fldCharType="end"/>
    </w:r>
  </w:p>
  <w:p w14:paraId="5348CA45" w14:textId="77777777" w:rsidR="00C13594" w:rsidRDefault="00C13594"/>
  <w:p w14:paraId="2A84A1E5" w14:textId="77777777" w:rsidR="00C13594" w:rsidRDefault="00C13594"/>
  <w:p w14:paraId="3D438617" w14:textId="77777777" w:rsidR="00C13594" w:rsidRDefault="00C13594"/>
  <w:p w14:paraId="627BE729" w14:textId="77777777" w:rsidR="00C13594" w:rsidRDefault="00C13594"/>
  <w:p w14:paraId="466002AF" w14:textId="77777777" w:rsidR="00C13594" w:rsidRDefault="00C13594"/>
  <w:p w14:paraId="6C53D7E7" w14:textId="77777777" w:rsidR="00C13594" w:rsidRDefault="00C13594"/>
  <w:p w14:paraId="678E9B12" w14:textId="77777777" w:rsidR="00C13594" w:rsidRDefault="00C135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A86E3" w14:textId="77777777" w:rsidR="00297EA2" w:rsidRDefault="00297E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0C1B" w14:textId="77777777" w:rsidR="00297EA2" w:rsidRDefault="00297E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FF0B" w14:textId="77777777" w:rsidR="001075ED" w:rsidRDefault="001075ED">
      <w:r>
        <w:separator/>
      </w:r>
    </w:p>
  </w:footnote>
  <w:footnote w:type="continuationSeparator" w:id="0">
    <w:p w14:paraId="16FE4ADE" w14:textId="77777777" w:rsidR="001075ED" w:rsidRDefault="0010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DEAA" w14:textId="1819F30D" w:rsidR="00C13594" w:rsidRDefault="00000000">
    <w:r>
      <w:rPr>
        <w:noProof/>
      </w:rPr>
      <w:pict w14:anchorId="368DF4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5429704" o:spid="_x0000_s1029" type="#_x0000_t75" style="position:absolute;left:0;text-align:left;margin-left:0;margin-top:0;width:562.75pt;height:562.75pt;z-index:-251657216;mso-position-horizontal:center;mso-position-horizontal-relative:margin;mso-position-vertical:center;mso-position-vertical-relative:margin" o:allowincell="f">
          <v:imagedata r:id="rId1" o:title="Logo BBW_2c" gain="19661f" blacklevel="22938f"/>
          <w10:wrap anchorx="margin" anchory="margin"/>
        </v:shape>
      </w:pict>
    </w:r>
  </w:p>
  <w:p w14:paraId="5F0E0CC7" w14:textId="77777777" w:rsidR="00C13594" w:rsidRDefault="00C13594"/>
  <w:p w14:paraId="390D1326" w14:textId="77777777" w:rsidR="00C13594" w:rsidRDefault="00C13594"/>
  <w:p w14:paraId="45A45F03" w14:textId="77777777" w:rsidR="00C13594" w:rsidRDefault="00C13594"/>
  <w:p w14:paraId="4DDDD77F" w14:textId="77777777" w:rsidR="00C13594" w:rsidRDefault="00C13594"/>
  <w:p w14:paraId="52A10212" w14:textId="77777777" w:rsidR="00C13594" w:rsidRDefault="00C135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A8E6" w14:textId="7EEE2264" w:rsidR="00122021" w:rsidRDefault="00000000">
    <w:pPr>
      <w:pStyle w:val="Kopfzeile"/>
    </w:pPr>
    <w:r>
      <w:rPr>
        <w:noProof/>
      </w:rPr>
      <w:pict w14:anchorId="10AA64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5429705" o:spid="_x0000_s1030" type="#_x0000_t75" style="position:absolute;left:0;text-align:left;margin-left:0;margin-top:0;width:562.75pt;height:562.75pt;z-index:-251656192;mso-position-horizontal:center;mso-position-horizontal-relative:margin;mso-position-vertical:center;mso-position-vertical-relative:margin" o:allowincell="f">
          <v:imagedata r:id="rId1" o:title="Logo BBW_2c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0FEB" w14:textId="143C361D" w:rsidR="00122021" w:rsidRDefault="00000000">
    <w:pPr>
      <w:pStyle w:val="Kopfzeile"/>
    </w:pPr>
    <w:r>
      <w:rPr>
        <w:noProof/>
      </w:rPr>
      <w:pict w14:anchorId="64F4A2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5429703" o:spid="_x0000_s1028" type="#_x0000_t75" style="position:absolute;left:0;text-align:left;margin-left:0;margin-top:0;width:562.75pt;height:562.75pt;z-index:-251658240;mso-position-horizontal:center;mso-position-horizontal-relative:margin;mso-position-vertical:center;mso-position-vertical-relative:margin" o:allowincell="f">
          <v:imagedata r:id="rId1" o:title="Logo BBW_2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40F8B4E8"/>
    <w:lvl w:ilvl="0" w:tplc="61F6B00C">
      <w:start w:val="1"/>
      <w:numFmt w:val="bullet"/>
      <w:pStyle w:val="AufzhlungPfeil"/>
      <w:lvlText w:val="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7327193">
    <w:abstractNumId w:val="1"/>
  </w:num>
  <w:num w:numId="2" w16cid:durableId="297032389">
    <w:abstractNumId w:val="2"/>
  </w:num>
  <w:num w:numId="3" w16cid:durableId="1301106126">
    <w:abstractNumId w:val="3"/>
  </w:num>
  <w:num w:numId="4" w16cid:durableId="2898268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0631A"/>
    <w:rsid w:val="00021128"/>
    <w:rsid w:val="000268A7"/>
    <w:rsid w:val="0003317F"/>
    <w:rsid w:val="00042E1E"/>
    <w:rsid w:val="000430A1"/>
    <w:rsid w:val="000442A7"/>
    <w:rsid w:val="000719A3"/>
    <w:rsid w:val="00072F7C"/>
    <w:rsid w:val="00092028"/>
    <w:rsid w:val="000B0C8E"/>
    <w:rsid w:val="000E261F"/>
    <w:rsid w:val="000E3283"/>
    <w:rsid w:val="000F5354"/>
    <w:rsid w:val="001075ED"/>
    <w:rsid w:val="00122021"/>
    <w:rsid w:val="00142A8E"/>
    <w:rsid w:val="00155ECF"/>
    <w:rsid w:val="001677C1"/>
    <w:rsid w:val="001862A8"/>
    <w:rsid w:val="001945F2"/>
    <w:rsid w:val="001A41F9"/>
    <w:rsid w:val="001C782B"/>
    <w:rsid w:val="002006D4"/>
    <w:rsid w:val="0023357C"/>
    <w:rsid w:val="00237B5B"/>
    <w:rsid w:val="00241F6A"/>
    <w:rsid w:val="00255410"/>
    <w:rsid w:val="00257BBC"/>
    <w:rsid w:val="00263470"/>
    <w:rsid w:val="002741D1"/>
    <w:rsid w:val="00276837"/>
    <w:rsid w:val="00291125"/>
    <w:rsid w:val="00297EA2"/>
    <w:rsid w:val="002C2E5A"/>
    <w:rsid w:val="002D5F1B"/>
    <w:rsid w:val="002E45F7"/>
    <w:rsid w:val="003212BA"/>
    <w:rsid w:val="00396C42"/>
    <w:rsid w:val="003B1116"/>
    <w:rsid w:val="003E29FB"/>
    <w:rsid w:val="004009DE"/>
    <w:rsid w:val="0040435A"/>
    <w:rsid w:val="00413168"/>
    <w:rsid w:val="00414C82"/>
    <w:rsid w:val="0042677B"/>
    <w:rsid w:val="00426870"/>
    <w:rsid w:val="00450A7C"/>
    <w:rsid w:val="00491AF5"/>
    <w:rsid w:val="004B23DB"/>
    <w:rsid w:val="004B287F"/>
    <w:rsid w:val="004C6668"/>
    <w:rsid w:val="004C718E"/>
    <w:rsid w:val="004D0910"/>
    <w:rsid w:val="004D319A"/>
    <w:rsid w:val="004D5057"/>
    <w:rsid w:val="004D77E5"/>
    <w:rsid w:val="004E0CEA"/>
    <w:rsid w:val="004E268C"/>
    <w:rsid w:val="004F1F28"/>
    <w:rsid w:val="00530FAA"/>
    <w:rsid w:val="0053238F"/>
    <w:rsid w:val="00572D00"/>
    <w:rsid w:val="00582097"/>
    <w:rsid w:val="005A7F97"/>
    <w:rsid w:val="005E225C"/>
    <w:rsid w:val="005F138A"/>
    <w:rsid w:val="005F41B6"/>
    <w:rsid w:val="005F719A"/>
    <w:rsid w:val="00603FAB"/>
    <w:rsid w:val="00606636"/>
    <w:rsid w:val="00617C3B"/>
    <w:rsid w:val="00635FF9"/>
    <w:rsid w:val="00654392"/>
    <w:rsid w:val="0065740E"/>
    <w:rsid w:val="00696A2A"/>
    <w:rsid w:val="006C3CF8"/>
    <w:rsid w:val="006C6483"/>
    <w:rsid w:val="006E7FE6"/>
    <w:rsid w:val="006F2509"/>
    <w:rsid w:val="00701BD3"/>
    <w:rsid w:val="007901C4"/>
    <w:rsid w:val="00794FAD"/>
    <w:rsid w:val="007966AF"/>
    <w:rsid w:val="007A1CF6"/>
    <w:rsid w:val="007B3EDE"/>
    <w:rsid w:val="007C0551"/>
    <w:rsid w:val="007C14BC"/>
    <w:rsid w:val="007D08D8"/>
    <w:rsid w:val="007F768D"/>
    <w:rsid w:val="00802059"/>
    <w:rsid w:val="00803353"/>
    <w:rsid w:val="008140F8"/>
    <w:rsid w:val="00823C48"/>
    <w:rsid w:val="0083131E"/>
    <w:rsid w:val="00851C5A"/>
    <w:rsid w:val="0087179E"/>
    <w:rsid w:val="008937A2"/>
    <w:rsid w:val="008A3103"/>
    <w:rsid w:val="008A74E0"/>
    <w:rsid w:val="008C7D5B"/>
    <w:rsid w:val="008E77CD"/>
    <w:rsid w:val="008F7D07"/>
    <w:rsid w:val="0091426C"/>
    <w:rsid w:val="009260AA"/>
    <w:rsid w:val="00953521"/>
    <w:rsid w:val="00973217"/>
    <w:rsid w:val="0098167E"/>
    <w:rsid w:val="009865EA"/>
    <w:rsid w:val="009A3343"/>
    <w:rsid w:val="009C09E4"/>
    <w:rsid w:val="009D24FE"/>
    <w:rsid w:val="009D66E0"/>
    <w:rsid w:val="009F5C4D"/>
    <w:rsid w:val="00A006C4"/>
    <w:rsid w:val="00A01032"/>
    <w:rsid w:val="00A03C7E"/>
    <w:rsid w:val="00A154A5"/>
    <w:rsid w:val="00A45350"/>
    <w:rsid w:val="00A4761A"/>
    <w:rsid w:val="00A50640"/>
    <w:rsid w:val="00A52D7C"/>
    <w:rsid w:val="00A6696B"/>
    <w:rsid w:val="00A77620"/>
    <w:rsid w:val="00A87D84"/>
    <w:rsid w:val="00AB621C"/>
    <w:rsid w:val="00AB774E"/>
    <w:rsid w:val="00AE023D"/>
    <w:rsid w:val="00B042B0"/>
    <w:rsid w:val="00B12555"/>
    <w:rsid w:val="00B26BBA"/>
    <w:rsid w:val="00B505D4"/>
    <w:rsid w:val="00B50F64"/>
    <w:rsid w:val="00B52423"/>
    <w:rsid w:val="00B8531D"/>
    <w:rsid w:val="00B941C8"/>
    <w:rsid w:val="00BB0194"/>
    <w:rsid w:val="00BE3349"/>
    <w:rsid w:val="00BE71E9"/>
    <w:rsid w:val="00C00EDF"/>
    <w:rsid w:val="00C07C97"/>
    <w:rsid w:val="00C13594"/>
    <w:rsid w:val="00C27123"/>
    <w:rsid w:val="00C459BB"/>
    <w:rsid w:val="00C627A7"/>
    <w:rsid w:val="00C757F8"/>
    <w:rsid w:val="00C82BF8"/>
    <w:rsid w:val="00C83E0C"/>
    <w:rsid w:val="00CA60A3"/>
    <w:rsid w:val="00CD0F13"/>
    <w:rsid w:val="00D114E9"/>
    <w:rsid w:val="00D1187A"/>
    <w:rsid w:val="00D21F8D"/>
    <w:rsid w:val="00D2769C"/>
    <w:rsid w:val="00D425AC"/>
    <w:rsid w:val="00D45892"/>
    <w:rsid w:val="00D5302F"/>
    <w:rsid w:val="00D64A90"/>
    <w:rsid w:val="00D70D14"/>
    <w:rsid w:val="00D76546"/>
    <w:rsid w:val="00D84BF1"/>
    <w:rsid w:val="00D85A99"/>
    <w:rsid w:val="00D871E9"/>
    <w:rsid w:val="00D92D8E"/>
    <w:rsid w:val="00D97CDC"/>
    <w:rsid w:val="00DA79E1"/>
    <w:rsid w:val="00E047A0"/>
    <w:rsid w:val="00E10750"/>
    <w:rsid w:val="00E33088"/>
    <w:rsid w:val="00E465AB"/>
    <w:rsid w:val="00E54796"/>
    <w:rsid w:val="00E659D8"/>
    <w:rsid w:val="00E76FFB"/>
    <w:rsid w:val="00E8525E"/>
    <w:rsid w:val="00E95B1A"/>
    <w:rsid w:val="00EA029F"/>
    <w:rsid w:val="00EA5BEB"/>
    <w:rsid w:val="00EB1ACA"/>
    <w:rsid w:val="00ED5F0C"/>
    <w:rsid w:val="00EE3D55"/>
    <w:rsid w:val="00EE6D62"/>
    <w:rsid w:val="00EE79D6"/>
    <w:rsid w:val="00EF4228"/>
    <w:rsid w:val="00EF48A8"/>
    <w:rsid w:val="00EF4AEC"/>
    <w:rsid w:val="00F2405F"/>
    <w:rsid w:val="00F254B7"/>
    <w:rsid w:val="00F3075A"/>
    <w:rsid w:val="00F37A57"/>
    <w:rsid w:val="00F453AE"/>
    <w:rsid w:val="00F520A6"/>
    <w:rsid w:val="00F579A6"/>
    <w:rsid w:val="00F83892"/>
    <w:rsid w:val="00F91CA1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C2F72"/>
  <w15:docId w15:val="{6813BA26-D925-4861-B2CC-DB1F0BFE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2BA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Textkrper"/>
    <w:qFormat/>
    <w:rsid w:val="00255410"/>
    <w:pPr>
      <w:spacing w:before="240" w:after="120"/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pPr>
      <w:spacing w:after="120"/>
    </w:p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E95B1A"/>
    <w:pPr>
      <w:spacing w:after="120"/>
      <w:jc w:val="center"/>
      <w:outlineLvl w:val="0"/>
    </w:pPr>
    <w:rPr>
      <w:rFonts w:cs="Arial"/>
      <w:b/>
      <w:bCs/>
      <w:kern w:val="28"/>
      <w:sz w:val="7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rsid w:val="000268A7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gabe">
    <w:name w:val="Aufgabe"/>
    <w:basedOn w:val="Textkrper"/>
    <w:next w:val="Textkrper"/>
    <w:qFormat/>
    <w:rsid w:val="002C2E5A"/>
    <w:pPr>
      <w:ind w:left="426" w:hanging="426"/>
    </w:pPr>
    <w:rPr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4761A"/>
    <w:rPr>
      <w:sz w:val="24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qFormat/>
    <w:rsid w:val="00654392"/>
    <w:pPr>
      <w:spacing w:before="120" w:after="120"/>
    </w:pPr>
    <w:rPr>
      <w:b/>
      <w:bCs/>
      <w:sz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51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51C5A"/>
    <w:rPr>
      <w:rFonts w:ascii="Courier New" w:hAnsi="Courier New" w:cs="Courier New"/>
    </w:rPr>
  </w:style>
  <w:style w:type="character" w:customStyle="1" w:styleId="y2iqfc">
    <w:name w:val="y2iqfc"/>
    <w:basedOn w:val="Absatz-Standardschriftart"/>
    <w:rsid w:val="00851C5A"/>
  </w:style>
  <w:style w:type="paragraph" w:styleId="NurText">
    <w:name w:val="Plain Text"/>
    <w:basedOn w:val="Standard"/>
    <w:link w:val="NurTextZchn"/>
    <w:uiPriority w:val="99"/>
    <w:semiHidden/>
    <w:unhideWhenUsed/>
    <w:rsid w:val="00EB1ACA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B1ACA"/>
    <w:rPr>
      <w:rFonts w:ascii="Calibri" w:eastAsiaTheme="minorHAnsi" w:hAnsi="Calibri" w:cstheme="minorBidi"/>
      <w:sz w:val="22"/>
      <w:szCs w:val="21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12202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22021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12202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22021"/>
    <w:rPr>
      <w:rFonts w:ascii="Arial" w:hAnsi="Arial"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7321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24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ps.apple.com/de/app/3x3-scoreboard/id1555861786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yperlink" Target="https://play.google.com/store/apps/details?id=com.naoyaono.three_on_three_scoreboard&amp;hl=gsw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351BAD-E8DC-42A1-A288-D0F9F5D73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7047D-D29C-4C0F-87FA-34A49701E494}"/>
</file>

<file path=customXml/itemProps3.xml><?xml version="1.0" encoding="utf-8"?>
<ds:datastoreItem xmlns:ds="http://schemas.openxmlformats.org/officeDocument/2006/customXml" ds:itemID="{95F18FD4-978E-45F0-B8FB-8262A6837119}"/>
</file>

<file path=customXml/itemProps4.xml><?xml version="1.0" encoding="utf-8"?>
<ds:datastoreItem xmlns:ds="http://schemas.openxmlformats.org/officeDocument/2006/customXml" ds:itemID="{C21F3701-A8DF-4B2F-B270-AF353643F2FB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2</Pages>
  <Words>59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Delle</dc:creator>
  <cp:lastModifiedBy>Detlef Windgasse</cp:lastModifiedBy>
  <cp:revision>7</cp:revision>
  <cp:lastPrinted>2023-10-25T07:23:00Z</cp:lastPrinted>
  <dcterms:created xsi:type="dcterms:W3CDTF">2025-04-18T04:35:00Z</dcterms:created>
  <dcterms:modified xsi:type="dcterms:W3CDTF">2025-12-29T11:17:00Z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